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3D" w:rsidRPr="003F4FAE" w:rsidRDefault="0086003D" w:rsidP="002B3618">
      <w:pPr>
        <w:pStyle w:val="Title"/>
        <w:jc w:val="right"/>
        <w:rPr>
          <w:b w:val="0"/>
          <w:bCs/>
          <w:caps/>
          <w:sz w:val="22"/>
        </w:rPr>
      </w:pPr>
      <w:r w:rsidRPr="003F4FAE">
        <w:rPr>
          <w:b w:val="0"/>
          <w:bCs/>
          <w:sz w:val="24"/>
          <w:szCs w:val="24"/>
        </w:rPr>
        <w:t>Приложение</w:t>
      </w:r>
      <w:r w:rsidRPr="003F4FAE">
        <w:rPr>
          <w:b w:val="0"/>
          <w:bCs/>
          <w:sz w:val="24"/>
          <w:szCs w:val="24"/>
          <w:lang w:val="ru-RU"/>
        </w:rPr>
        <w:t xml:space="preserve"> </w:t>
      </w:r>
      <w:r>
        <w:rPr>
          <w:b w:val="0"/>
          <w:bCs/>
          <w:sz w:val="24"/>
          <w:szCs w:val="24"/>
        </w:rPr>
        <w:t xml:space="preserve">№ 6 </w:t>
      </w:r>
      <w:r w:rsidRPr="003F4FAE">
        <w:rPr>
          <w:b w:val="0"/>
          <w:bCs/>
          <w:sz w:val="24"/>
          <w:szCs w:val="24"/>
        </w:rPr>
        <w:t>към чл. 42, ал. 1, т. 4</w:t>
      </w:r>
    </w:p>
    <w:p w:rsidR="0086003D" w:rsidRPr="003F4FAE" w:rsidRDefault="0086003D" w:rsidP="009569C7">
      <w:pPr>
        <w:pStyle w:val="PlainText"/>
        <w:ind w:hanging="1276"/>
        <w:jc w:val="left"/>
        <w:rPr>
          <w:rFonts w:ascii="Times New Roman" w:hAnsi="Times New Roman" w:cs="Times New Roman"/>
          <w:sz w:val="24"/>
          <w:szCs w:val="24"/>
        </w:rPr>
      </w:pPr>
      <w:r w:rsidRPr="003F4FAE">
        <w:rPr>
          <w:rFonts w:ascii="Times New Roman" w:hAnsi="Times New Roman" w:cs="Times New Roman"/>
          <w:sz w:val="24"/>
          <w:szCs w:val="24"/>
        </w:rPr>
        <w:t>ДО</w:t>
      </w:r>
    </w:p>
    <w:p w:rsidR="0086003D" w:rsidRPr="003F4FAE" w:rsidRDefault="0086003D" w:rsidP="009569C7">
      <w:pPr>
        <w:pStyle w:val="PlainText"/>
        <w:ind w:hanging="1276"/>
        <w:jc w:val="left"/>
        <w:rPr>
          <w:sz w:val="24"/>
          <w:szCs w:val="24"/>
        </w:rPr>
      </w:pPr>
      <w:r w:rsidRPr="003F4FAE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3F4FAE">
        <w:rPr>
          <w:rFonts w:ascii="Times New Roman" w:hAnsi="Times New Roman" w:cs="Times New Roman"/>
          <w:sz w:val="24"/>
          <w:szCs w:val="24"/>
        </w:rPr>
        <w:tab/>
        <w:t>Регистрационен номер/дата................................</w:t>
      </w:r>
      <w:r w:rsidRPr="003F4FAE">
        <w:rPr>
          <w:sz w:val="24"/>
          <w:szCs w:val="24"/>
        </w:rPr>
        <w:t xml:space="preserve"> </w:t>
      </w:r>
    </w:p>
    <w:p w:rsidR="0086003D" w:rsidRPr="003F4FAE" w:rsidRDefault="0086003D" w:rsidP="009569C7">
      <w:pPr>
        <w:pStyle w:val="PlainText"/>
        <w:ind w:hanging="1276"/>
        <w:jc w:val="left"/>
        <w:rPr>
          <w:rFonts w:ascii="Times New Roman" w:hAnsi="Times New Roman" w:cs="Times New Roman"/>
          <w:sz w:val="24"/>
          <w:szCs w:val="24"/>
        </w:rPr>
      </w:pPr>
      <w:r w:rsidRPr="003F4FAE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3F4FAE">
        <w:rPr>
          <w:rFonts w:ascii="Times New Roman" w:hAnsi="Times New Roman" w:cs="Times New Roman"/>
          <w:sz w:val="24"/>
          <w:szCs w:val="24"/>
        </w:rPr>
        <w:tab/>
      </w:r>
      <w:r w:rsidRPr="003F4FAE">
        <w:rPr>
          <w:rFonts w:ascii="Times New Roman" w:hAnsi="Times New Roman" w:cs="Times New Roman"/>
          <w:sz w:val="24"/>
          <w:szCs w:val="24"/>
        </w:rPr>
        <w:tab/>
      </w:r>
      <w:r w:rsidRPr="003F4FAE">
        <w:rPr>
          <w:rFonts w:ascii="Times New Roman" w:hAnsi="Times New Roman" w:cs="Times New Roman"/>
          <w:sz w:val="24"/>
          <w:szCs w:val="24"/>
        </w:rPr>
        <w:tab/>
      </w:r>
      <w:r w:rsidRPr="003F4FAE">
        <w:rPr>
          <w:rFonts w:ascii="Times New Roman" w:hAnsi="Times New Roman" w:cs="Times New Roman"/>
          <w:sz w:val="24"/>
          <w:szCs w:val="24"/>
        </w:rPr>
        <w:tab/>
      </w:r>
      <w:r w:rsidRPr="003F4FA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F4FAE">
        <w:rPr>
          <w:rFonts w:ascii="Times New Roman" w:hAnsi="Times New Roman" w:cs="Times New Roman"/>
          <w:i/>
          <w:iCs/>
          <w:sz w:val="24"/>
          <w:szCs w:val="24"/>
        </w:rPr>
        <w:t xml:space="preserve">(попълва се от ИА </w:t>
      </w:r>
      <w:r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Pr="003F4FAE">
        <w:rPr>
          <w:rFonts w:ascii="Times New Roman" w:hAnsi="Times New Roman" w:cs="Times New Roman"/>
          <w:i/>
          <w:iCs/>
          <w:sz w:val="24"/>
          <w:szCs w:val="24"/>
        </w:rPr>
        <w:t>НФЦ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3F4FAE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86003D" w:rsidRPr="003F4FAE" w:rsidRDefault="0086003D" w:rsidP="009569C7">
      <w:pPr>
        <w:pStyle w:val="PlainText"/>
        <w:ind w:hanging="1276"/>
        <w:jc w:val="left"/>
        <w:rPr>
          <w:rFonts w:ascii="Times New Roman" w:hAnsi="Times New Roman" w:cs="Times New Roman"/>
          <w:sz w:val="24"/>
          <w:szCs w:val="24"/>
        </w:rPr>
      </w:pPr>
      <w:r w:rsidRPr="003F4FAE">
        <w:rPr>
          <w:rFonts w:ascii="Times New Roman" w:hAnsi="Times New Roman" w:cs="Times New Roman"/>
          <w:sz w:val="24"/>
          <w:szCs w:val="24"/>
        </w:rPr>
        <w:t>„НАЦИОНАЛЕН ФИЛМОВ ЦЕНТЪР“</w:t>
      </w:r>
    </w:p>
    <w:p w:rsidR="0086003D" w:rsidRPr="003F4FAE" w:rsidRDefault="0086003D" w:rsidP="009569C7">
      <w:pPr>
        <w:pStyle w:val="PlainText"/>
        <w:ind w:hanging="1276"/>
        <w:jc w:val="left"/>
        <w:rPr>
          <w:rFonts w:ascii="Times New Roman" w:hAnsi="Times New Roman" w:cs="Times New Roman"/>
          <w:sz w:val="24"/>
          <w:szCs w:val="24"/>
        </w:rPr>
      </w:pPr>
      <w:r w:rsidRPr="003F4FAE">
        <w:rPr>
          <w:rFonts w:ascii="Times New Roman" w:hAnsi="Times New Roman" w:cs="Times New Roman"/>
          <w:sz w:val="24"/>
          <w:szCs w:val="24"/>
        </w:rPr>
        <w:t>(Национална комисия за разпространение)</w:t>
      </w:r>
    </w:p>
    <w:p w:rsidR="0086003D" w:rsidRPr="003F4FAE" w:rsidRDefault="0086003D" w:rsidP="00940123">
      <w:pPr>
        <w:pStyle w:val="PlainText"/>
        <w:ind w:left="5040" w:firstLine="72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3F4F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6003D" w:rsidRPr="003F4FAE" w:rsidRDefault="0086003D" w:rsidP="00940123">
      <w:pPr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  <w:r w:rsidRPr="003F4FAE">
        <w:rPr>
          <w:b/>
          <w:spacing w:val="80"/>
          <w:sz w:val="24"/>
          <w:szCs w:val="24"/>
        </w:rPr>
        <w:t>ЗАЯВЛЕНИЕ</w:t>
      </w:r>
    </w:p>
    <w:p w:rsidR="0086003D" w:rsidRPr="003F4FAE" w:rsidRDefault="0086003D" w:rsidP="00964365">
      <w:pPr>
        <w:pStyle w:val="Title"/>
        <w:rPr>
          <w:sz w:val="24"/>
          <w:szCs w:val="24"/>
        </w:rPr>
      </w:pPr>
      <w:r>
        <w:rPr>
          <w:sz w:val="24"/>
          <w:szCs w:val="24"/>
        </w:rPr>
        <w:t xml:space="preserve">за разглеждане на проект </w:t>
      </w:r>
      <w:r w:rsidRPr="003F4FAE">
        <w:rPr>
          <w:sz w:val="24"/>
          <w:szCs w:val="24"/>
        </w:rPr>
        <w:t>за разпространение на филм</w:t>
      </w:r>
    </w:p>
    <w:p w:rsidR="0086003D" w:rsidRPr="003F4FAE" w:rsidRDefault="0086003D" w:rsidP="009569C7">
      <w:pPr>
        <w:tabs>
          <w:tab w:val="left" w:pos="5387"/>
          <w:tab w:val="left" w:pos="6663"/>
          <w:tab w:val="left" w:pos="9355"/>
        </w:tabs>
        <w:spacing w:line="360" w:lineRule="atLeast"/>
        <w:ind w:left="-1276"/>
        <w:jc w:val="center"/>
        <w:rPr>
          <w:sz w:val="24"/>
          <w:szCs w:val="24"/>
        </w:rPr>
      </w:pPr>
      <w:r w:rsidRPr="003F4FAE">
        <w:rPr>
          <w:sz w:val="24"/>
          <w:szCs w:val="24"/>
        </w:rPr>
        <w:t>от .....................................................................................................................................................</w:t>
      </w:r>
    </w:p>
    <w:p w:rsidR="0086003D" w:rsidRPr="003F4FAE" w:rsidRDefault="0086003D" w:rsidP="009569C7">
      <w:pPr>
        <w:tabs>
          <w:tab w:val="left" w:pos="5387"/>
          <w:tab w:val="left" w:pos="6663"/>
          <w:tab w:val="left" w:pos="9355"/>
        </w:tabs>
        <w:ind w:left="-1276"/>
        <w:jc w:val="center"/>
        <w:rPr>
          <w:i/>
          <w:sz w:val="24"/>
          <w:szCs w:val="24"/>
        </w:rPr>
      </w:pPr>
      <w:r w:rsidRPr="003F4FAE">
        <w:rPr>
          <w:i/>
          <w:sz w:val="24"/>
          <w:szCs w:val="24"/>
        </w:rPr>
        <w:t>наименование на</w:t>
      </w:r>
      <w:r w:rsidRPr="003F4FAE">
        <w:rPr>
          <w:i/>
          <w:sz w:val="24"/>
          <w:szCs w:val="24"/>
          <w:lang w:val="ru-RU"/>
        </w:rPr>
        <w:t xml:space="preserve"> </w:t>
      </w:r>
      <w:r w:rsidRPr="003F4FAE">
        <w:rPr>
          <w:i/>
          <w:sz w:val="24"/>
          <w:szCs w:val="24"/>
        </w:rPr>
        <w:t>юридическото лице</w:t>
      </w:r>
    </w:p>
    <w:p w:rsidR="0086003D" w:rsidRPr="003F4FAE" w:rsidRDefault="0086003D" w:rsidP="009569C7">
      <w:pPr>
        <w:tabs>
          <w:tab w:val="left" w:pos="5387"/>
          <w:tab w:val="left" w:pos="6663"/>
          <w:tab w:val="left" w:pos="9355"/>
        </w:tabs>
        <w:ind w:left="-1276"/>
        <w:jc w:val="center"/>
        <w:rPr>
          <w:sz w:val="24"/>
          <w:szCs w:val="24"/>
        </w:rPr>
      </w:pPr>
      <w:r w:rsidRPr="003F4FAE">
        <w:rPr>
          <w:sz w:val="24"/>
          <w:szCs w:val="24"/>
        </w:rPr>
        <w:t>седалище:…………………………………………………………………………………………</w:t>
      </w:r>
    </w:p>
    <w:p w:rsidR="0086003D" w:rsidRPr="003F4FAE" w:rsidRDefault="0086003D" w:rsidP="009569C7">
      <w:pPr>
        <w:tabs>
          <w:tab w:val="left" w:pos="5387"/>
          <w:tab w:val="left" w:pos="6663"/>
          <w:tab w:val="left" w:pos="9355"/>
        </w:tabs>
        <w:ind w:left="-1276"/>
        <w:jc w:val="center"/>
        <w:rPr>
          <w:sz w:val="24"/>
          <w:szCs w:val="24"/>
        </w:rPr>
      </w:pPr>
      <w:r w:rsidRPr="003F4FAE">
        <w:rPr>
          <w:sz w:val="24"/>
          <w:szCs w:val="24"/>
        </w:rPr>
        <w:t>адрес на управление:………………………………………………………..................................</w:t>
      </w:r>
    </w:p>
    <w:p w:rsidR="0086003D" w:rsidRPr="003F4FAE" w:rsidRDefault="0086003D" w:rsidP="009569C7">
      <w:pPr>
        <w:tabs>
          <w:tab w:val="left" w:pos="1843"/>
          <w:tab w:val="left" w:pos="9355"/>
        </w:tabs>
        <w:ind w:left="-1276"/>
        <w:jc w:val="center"/>
        <w:rPr>
          <w:sz w:val="24"/>
          <w:szCs w:val="24"/>
        </w:rPr>
      </w:pPr>
      <w:r w:rsidRPr="003F4FAE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:rsidR="0086003D" w:rsidRPr="003F4FAE" w:rsidRDefault="0086003D" w:rsidP="00964365">
      <w:pPr>
        <w:tabs>
          <w:tab w:val="left" w:pos="1843"/>
          <w:tab w:val="left" w:pos="9355"/>
        </w:tabs>
        <w:ind w:left="-1276"/>
        <w:jc w:val="center"/>
        <w:rPr>
          <w:sz w:val="24"/>
          <w:szCs w:val="24"/>
        </w:rPr>
      </w:pPr>
      <w:r w:rsidRPr="003F4FAE">
        <w:rPr>
          <w:sz w:val="24"/>
          <w:szCs w:val="24"/>
        </w:rPr>
        <w:t>мобилен телефон:...................................................e-mail:.............................................................</w:t>
      </w:r>
    </w:p>
    <w:p w:rsidR="0086003D" w:rsidRPr="003F4FAE" w:rsidRDefault="0086003D" w:rsidP="00964365">
      <w:pPr>
        <w:tabs>
          <w:tab w:val="left" w:pos="1843"/>
          <w:tab w:val="left" w:pos="9355"/>
        </w:tabs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 xml:space="preserve">           (рег. номер в ЕПР/НФЦ)</w:t>
      </w:r>
    </w:p>
    <w:tbl>
      <w:tblPr>
        <w:tblW w:w="1134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4111"/>
        <w:gridCol w:w="2976"/>
      </w:tblGrid>
      <w:tr w:rsidR="0086003D" w:rsidRPr="003F4FAE">
        <w:trPr>
          <w:trHeight w:val="488"/>
        </w:trPr>
        <w:tc>
          <w:tcPr>
            <w:tcW w:w="8364" w:type="dxa"/>
            <w:gridSpan w:val="2"/>
          </w:tcPr>
          <w:p w:rsidR="0086003D" w:rsidRPr="003F4FAE" w:rsidRDefault="0086003D">
            <w:pPr>
              <w:pStyle w:val="BodyText"/>
              <w:tabs>
                <w:tab w:val="clear" w:pos="3152"/>
                <w:tab w:val="clear" w:pos="6304"/>
                <w:tab w:val="clear" w:pos="9457"/>
              </w:tabs>
              <w:rPr>
                <w:szCs w:val="24"/>
                <w:lang w:val="en-US"/>
              </w:rPr>
            </w:pPr>
            <w:r w:rsidRPr="003F4FAE">
              <w:rPr>
                <w:szCs w:val="24"/>
              </w:rPr>
              <w:t>Заглавие на филма:</w:t>
            </w:r>
          </w:p>
          <w:p w:rsidR="0086003D" w:rsidRPr="003F4FAE" w:rsidRDefault="0086003D">
            <w:pPr>
              <w:rPr>
                <w:sz w:val="24"/>
                <w:szCs w:val="24"/>
                <w:lang w:val="en-US"/>
              </w:rPr>
            </w:pPr>
          </w:p>
          <w:p w:rsidR="0086003D" w:rsidRPr="003F4FAE" w:rsidRDefault="00860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</w:tcPr>
          <w:p w:rsidR="0086003D" w:rsidRPr="003F4FAE" w:rsidRDefault="0086003D">
            <w:pPr>
              <w:ind w:left="34" w:hanging="34"/>
              <w:rPr>
                <w:sz w:val="24"/>
                <w:szCs w:val="24"/>
                <w:lang w:val="en-US"/>
              </w:rPr>
            </w:pPr>
          </w:p>
          <w:p w:rsidR="0086003D" w:rsidRPr="003F4FAE" w:rsidRDefault="0086003D">
            <w:pPr>
              <w:ind w:left="34" w:hanging="34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..........................................</w:t>
            </w:r>
          </w:p>
          <w:p w:rsidR="0086003D" w:rsidRPr="003F4FAE" w:rsidRDefault="0086003D">
            <w:pPr>
              <w:ind w:left="34" w:hanging="34"/>
              <w:jc w:val="center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(категория на филма)</w:t>
            </w:r>
          </w:p>
        </w:tc>
      </w:tr>
      <w:tr w:rsidR="0086003D" w:rsidRPr="003F4FAE">
        <w:tc>
          <w:tcPr>
            <w:tcW w:w="11340" w:type="dxa"/>
            <w:gridSpan w:val="3"/>
          </w:tcPr>
          <w:p w:rsidR="0086003D" w:rsidRPr="003F4FAE" w:rsidRDefault="0086003D" w:rsidP="00AD3FEB">
            <w:pPr>
              <w:rPr>
                <w:sz w:val="24"/>
                <w:szCs w:val="24"/>
                <w:lang w:val="ru-RU"/>
              </w:rPr>
            </w:pPr>
            <w:r w:rsidRPr="003F4FAE">
              <w:rPr>
                <w:sz w:val="24"/>
                <w:szCs w:val="24"/>
              </w:rPr>
              <w:t xml:space="preserve">Наименование на юридическото лице – продуцент на филма: </w:t>
            </w:r>
          </w:p>
          <w:p w:rsidR="0086003D" w:rsidRPr="003F4FAE" w:rsidRDefault="0086003D" w:rsidP="00AD3FEB">
            <w:pPr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  <w:lang w:val="en-US"/>
              </w:rPr>
              <w:t>…………………………….</w:t>
            </w:r>
          </w:p>
          <w:p w:rsidR="0086003D" w:rsidRPr="003F4FAE" w:rsidRDefault="0086003D" w:rsidP="00AD3FEB">
            <w:pPr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Представител:</w:t>
            </w:r>
          </w:p>
          <w:p w:rsidR="0086003D" w:rsidRPr="003F4FAE" w:rsidRDefault="0086003D" w:rsidP="00AD3FEB">
            <w:pPr>
              <w:jc w:val="center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……………………………….</w:t>
            </w:r>
          </w:p>
        </w:tc>
      </w:tr>
      <w:tr w:rsidR="0086003D" w:rsidRPr="003F4FAE">
        <w:tc>
          <w:tcPr>
            <w:tcW w:w="11340" w:type="dxa"/>
            <w:gridSpan w:val="3"/>
          </w:tcPr>
          <w:p w:rsidR="0086003D" w:rsidRPr="003F4FAE" w:rsidRDefault="0086003D" w:rsidP="009569C7">
            <w:pPr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Начална дата /търговска премиера/ на разпространението и/или показа на филма:…………………..</w:t>
            </w:r>
          </w:p>
          <w:p w:rsidR="0086003D" w:rsidRPr="003F4FAE" w:rsidRDefault="0086003D" w:rsidP="004342D4">
            <w:pPr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Крайна дата:…………………….</w:t>
            </w:r>
          </w:p>
        </w:tc>
      </w:tr>
      <w:tr w:rsidR="0086003D" w:rsidRPr="003F4FAE">
        <w:tc>
          <w:tcPr>
            <w:tcW w:w="11340" w:type="dxa"/>
            <w:gridSpan w:val="3"/>
          </w:tcPr>
          <w:p w:rsidR="0086003D" w:rsidRPr="003F4FAE" w:rsidRDefault="0086003D" w:rsidP="004342D4">
            <w:pPr>
              <w:spacing w:before="120" w:after="60"/>
              <w:rPr>
                <w:sz w:val="24"/>
                <w:szCs w:val="24"/>
                <w:lang w:val="ru-RU"/>
              </w:rPr>
            </w:pPr>
            <w:r w:rsidRPr="003F4FAE">
              <w:rPr>
                <w:sz w:val="24"/>
                <w:szCs w:val="24"/>
              </w:rPr>
              <w:t>Формат</w:t>
            </w:r>
            <w:r w:rsidRPr="003F4FAE">
              <w:rPr>
                <w:sz w:val="24"/>
                <w:szCs w:val="24"/>
                <w:lang w:val="ru-RU"/>
              </w:rPr>
              <w:t xml:space="preserve"> </w:t>
            </w:r>
            <w:r w:rsidRPr="003F4FAE">
              <w:rPr>
                <w:sz w:val="24"/>
                <w:szCs w:val="24"/>
              </w:rPr>
              <w:t>на филма за разпространение и носител :………………</w:t>
            </w:r>
          </w:p>
        </w:tc>
      </w:tr>
      <w:tr w:rsidR="0086003D" w:rsidRPr="003F4FAE">
        <w:tc>
          <w:tcPr>
            <w:tcW w:w="4253" w:type="dxa"/>
          </w:tcPr>
          <w:p w:rsidR="0086003D" w:rsidRPr="003F4FAE" w:rsidRDefault="0086003D">
            <w:pPr>
              <w:jc w:val="center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.............</w:t>
            </w:r>
          </w:p>
          <w:p w:rsidR="0086003D" w:rsidRPr="003F4FAE" w:rsidRDefault="0086003D">
            <w:pPr>
              <w:jc w:val="center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(брой копия)</w:t>
            </w:r>
          </w:p>
        </w:tc>
        <w:tc>
          <w:tcPr>
            <w:tcW w:w="7087" w:type="dxa"/>
            <w:gridSpan w:val="2"/>
          </w:tcPr>
          <w:p w:rsidR="0086003D" w:rsidRPr="003F4FAE" w:rsidRDefault="0086003D">
            <w:pPr>
              <w:jc w:val="center"/>
              <w:rPr>
                <w:sz w:val="24"/>
                <w:szCs w:val="24"/>
                <w:lang w:val="en-US"/>
              </w:rPr>
            </w:pPr>
            <w:r w:rsidRPr="003F4FAE">
              <w:rPr>
                <w:sz w:val="24"/>
                <w:szCs w:val="24"/>
              </w:rPr>
              <w:t>.............</w:t>
            </w:r>
          </w:p>
          <w:p w:rsidR="0086003D" w:rsidRPr="003F4FAE" w:rsidRDefault="0086003D">
            <w:pPr>
              <w:jc w:val="center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(времетраене в минути)</w:t>
            </w:r>
          </w:p>
        </w:tc>
      </w:tr>
      <w:tr w:rsidR="0086003D" w:rsidRPr="003F4FAE">
        <w:tc>
          <w:tcPr>
            <w:tcW w:w="4253" w:type="dxa"/>
          </w:tcPr>
          <w:p w:rsidR="0086003D" w:rsidRPr="003F4FAE" w:rsidRDefault="0086003D" w:rsidP="009569C7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Бюджет за разпространение:</w:t>
            </w:r>
          </w:p>
        </w:tc>
        <w:tc>
          <w:tcPr>
            <w:tcW w:w="7087" w:type="dxa"/>
            <w:gridSpan w:val="2"/>
          </w:tcPr>
          <w:p w:rsidR="0086003D" w:rsidRPr="003F4FAE" w:rsidRDefault="0086003D" w:rsidP="001D695A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........................</w:t>
            </w:r>
            <w:r w:rsidRPr="003F4FAE">
              <w:rPr>
                <w:sz w:val="24"/>
                <w:szCs w:val="24"/>
                <w:lang w:val="en-US"/>
              </w:rPr>
              <w:t xml:space="preserve"> </w:t>
            </w:r>
            <w:r w:rsidRPr="003F4FAE">
              <w:rPr>
                <w:sz w:val="24"/>
                <w:szCs w:val="24"/>
              </w:rPr>
              <w:t>лева</w:t>
            </w:r>
          </w:p>
        </w:tc>
      </w:tr>
      <w:tr w:rsidR="0086003D" w:rsidRPr="003F4FAE">
        <w:tc>
          <w:tcPr>
            <w:tcW w:w="4253" w:type="dxa"/>
          </w:tcPr>
          <w:p w:rsidR="0086003D" w:rsidRPr="003F4FAE" w:rsidRDefault="0086003D" w:rsidP="009569C7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Размер на исканата държавна помощ:</w:t>
            </w:r>
          </w:p>
        </w:tc>
        <w:tc>
          <w:tcPr>
            <w:tcW w:w="4111" w:type="dxa"/>
          </w:tcPr>
          <w:p w:rsidR="0086003D" w:rsidRPr="003F4FAE" w:rsidRDefault="0086003D">
            <w:pPr>
              <w:spacing w:before="120"/>
              <w:jc w:val="right"/>
              <w:rPr>
                <w:sz w:val="24"/>
                <w:szCs w:val="24"/>
                <w:lang w:val="en-US"/>
              </w:rPr>
            </w:pPr>
            <w:r w:rsidRPr="003F4FAE">
              <w:rPr>
                <w:sz w:val="24"/>
                <w:szCs w:val="24"/>
              </w:rPr>
              <w:t>........................</w:t>
            </w:r>
            <w:r w:rsidRPr="003F4FAE">
              <w:rPr>
                <w:sz w:val="24"/>
                <w:szCs w:val="24"/>
                <w:lang w:val="en-US"/>
              </w:rPr>
              <w:t xml:space="preserve"> </w:t>
            </w:r>
            <w:r w:rsidRPr="003F4FAE">
              <w:rPr>
                <w:sz w:val="24"/>
                <w:szCs w:val="24"/>
              </w:rPr>
              <w:t>лева</w:t>
            </w:r>
          </w:p>
        </w:tc>
        <w:tc>
          <w:tcPr>
            <w:tcW w:w="2976" w:type="dxa"/>
          </w:tcPr>
          <w:p w:rsidR="0086003D" w:rsidRPr="003F4FAE" w:rsidRDefault="0086003D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..........% (от общия бюджет)</w:t>
            </w:r>
          </w:p>
          <w:p w:rsidR="0086003D" w:rsidRPr="003F4FAE" w:rsidRDefault="0086003D">
            <w:pPr>
              <w:rPr>
                <w:sz w:val="24"/>
                <w:szCs w:val="24"/>
              </w:rPr>
            </w:pPr>
          </w:p>
        </w:tc>
      </w:tr>
      <w:tr w:rsidR="0086003D" w:rsidRPr="003F4FAE">
        <w:tc>
          <w:tcPr>
            <w:tcW w:w="4253" w:type="dxa"/>
          </w:tcPr>
          <w:p w:rsidR="0086003D" w:rsidRPr="003F4FAE" w:rsidRDefault="0086003D" w:rsidP="00C87B56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Период на изпълнение  на проекта и местонахождение на проекта</w:t>
            </w:r>
          </w:p>
          <w:p w:rsidR="0086003D" w:rsidRPr="003F4FAE" w:rsidRDefault="0086003D" w:rsidP="00C87B56">
            <w:pPr>
              <w:spacing w:before="120"/>
              <w:rPr>
                <w:sz w:val="24"/>
                <w:szCs w:val="24"/>
              </w:rPr>
            </w:pPr>
            <w:r w:rsidRPr="003F4FAE">
              <w:rPr>
                <w:sz w:val="24"/>
                <w:szCs w:val="24"/>
              </w:rPr>
              <w:t>Област, община, населено място</w:t>
            </w:r>
          </w:p>
        </w:tc>
        <w:tc>
          <w:tcPr>
            <w:tcW w:w="7087" w:type="dxa"/>
            <w:gridSpan w:val="2"/>
          </w:tcPr>
          <w:p w:rsidR="0086003D" w:rsidRPr="003F4FAE" w:rsidRDefault="0086003D" w:rsidP="009569C7">
            <w:pPr>
              <w:spacing w:before="120"/>
              <w:rPr>
                <w:sz w:val="24"/>
                <w:szCs w:val="24"/>
              </w:rPr>
            </w:pPr>
          </w:p>
        </w:tc>
      </w:tr>
    </w:tbl>
    <w:p w:rsidR="0086003D" w:rsidRPr="003F4FAE" w:rsidRDefault="0086003D" w:rsidP="00940123">
      <w:pPr>
        <w:tabs>
          <w:tab w:val="left" w:pos="5387"/>
          <w:tab w:val="left" w:pos="6663"/>
        </w:tabs>
        <w:spacing w:line="360" w:lineRule="atLeast"/>
        <w:ind w:left="-1276"/>
        <w:jc w:val="both"/>
        <w:rPr>
          <w:b/>
          <w:i/>
          <w:sz w:val="22"/>
        </w:rPr>
      </w:pPr>
      <w:r w:rsidRPr="003F4FAE">
        <w:rPr>
          <w:b/>
          <w:i/>
          <w:sz w:val="22"/>
        </w:rPr>
        <w:t>За получаване на кореспонденция  от  ИА НФЦ във връзка с настоящото заявление, посочвам следния електронен адрес:………….…………………</w:t>
      </w:r>
    </w:p>
    <w:p w:rsidR="0086003D" w:rsidRPr="003F4FAE" w:rsidRDefault="0086003D" w:rsidP="000A2DCD">
      <w:pPr>
        <w:ind w:left="-1134"/>
        <w:jc w:val="both"/>
        <w:rPr>
          <w:color w:val="FF0000"/>
          <w:sz w:val="22"/>
          <w:szCs w:val="22"/>
        </w:rPr>
      </w:pPr>
      <w:r w:rsidRPr="003F4FAE">
        <w:rPr>
          <w:b/>
          <w:sz w:val="24"/>
          <w:szCs w:val="24"/>
        </w:rPr>
        <w:t>АГЕНЦИЯТА ПРИЛАГА КЪМ ЗАЯВЛЕНИЕТО СЛУЖЕБНО:</w:t>
      </w:r>
    </w:p>
    <w:p w:rsidR="0086003D" w:rsidRPr="003F4FAE" w:rsidRDefault="0086003D" w:rsidP="000A2DCD">
      <w:pPr>
        <w:ind w:left="-1134"/>
        <w:jc w:val="both"/>
        <w:rPr>
          <w:color w:val="FF0000"/>
          <w:sz w:val="22"/>
          <w:szCs w:val="22"/>
        </w:rPr>
      </w:pPr>
      <w:r w:rsidRPr="003F4FAE">
        <w:rPr>
          <w:sz w:val="24"/>
          <w:szCs w:val="24"/>
        </w:rPr>
        <w:t>1.Удостоверение по чл. 87, ал. 6 от ДОПК, издадено от НАП, не по-късно от 30 дни преди крайния срок за приемане на документите.Удостоверението се изисква и получава от агенцията по електронен път.</w:t>
      </w:r>
    </w:p>
    <w:p w:rsidR="0086003D" w:rsidRPr="003F4FAE" w:rsidRDefault="0086003D" w:rsidP="000A2DCD">
      <w:pPr>
        <w:ind w:left="-1134"/>
        <w:jc w:val="both"/>
        <w:rPr>
          <w:color w:val="FF0000"/>
          <w:sz w:val="22"/>
          <w:szCs w:val="22"/>
        </w:rPr>
      </w:pPr>
      <w:r w:rsidRPr="003F4FAE">
        <w:rPr>
          <w:sz w:val="24"/>
          <w:szCs w:val="24"/>
          <w:lang w:val="ru-RU"/>
        </w:rPr>
        <w:t>2. Справка за платена такса за разглеждане на проекта.</w:t>
      </w:r>
    </w:p>
    <w:p w:rsidR="0086003D" w:rsidRPr="003F4FAE" w:rsidRDefault="0086003D" w:rsidP="000A2DCD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 xml:space="preserve">  3. Виза за разпрос</w:t>
      </w:r>
      <w:r>
        <w:rPr>
          <w:sz w:val="24"/>
          <w:szCs w:val="24"/>
        </w:rPr>
        <w:t>транение;</w:t>
      </w:r>
      <w:bookmarkStart w:id="0" w:name="_GoBack"/>
      <w:bookmarkEnd w:id="0"/>
    </w:p>
    <w:p w:rsidR="0086003D" w:rsidRPr="003F4FAE" w:rsidRDefault="0086003D" w:rsidP="000A2DCD">
      <w:pPr>
        <w:tabs>
          <w:tab w:val="left" w:pos="5387"/>
          <w:tab w:val="left" w:pos="6663"/>
        </w:tabs>
        <w:spacing w:line="360" w:lineRule="atLeast"/>
        <w:ind w:left="-1276"/>
        <w:jc w:val="both"/>
        <w:rPr>
          <w:b/>
          <w:i/>
          <w:sz w:val="22"/>
        </w:rPr>
      </w:pPr>
      <w:r w:rsidRPr="003F4FAE">
        <w:rPr>
          <w:b/>
          <w:sz w:val="24"/>
          <w:szCs w:val="24"/>
        </w:rPr>
        <w:t>ПРИЛОЖЕНИ ДОКУМЕНТИ:</w:t>
      </w:r>
    </w:p>
    <w:p w:rsidR="0086003D" w:rsidRPr="003F4FAE" w:rsidRDefault="0086003D" w:rsidP="00E85076">
      <w:pPr>
        <w:numPr>
          <w:ilvl w:val="0"/>
          <w:numId w:val="7"/>
        </w:numPr>
        <w:tabs>
          <w:tab w:val="left" w:pos="-450"/>
          <w:tab w:val="left" w:pos="0"/>
          <w:tab w:val="left" w:pos="6663"/>
        </w:tabs>
        <w:spacing w:line="360" w:lineRule="atLeast"/>
        <w:jc w:val="both"/>
        <w:rPr>
          <w:b/>
          <w:i/>
          <w:sz w:val="22"/>
        </w:rPr>
      </w:pPr>
      <w:r w:rsidRPr="003F4FAE">
        <w:rPr>
          <w:sz w:val="24"/>
          <w:szCs w:val="24"/>
        </w:rPr>
        <w:t>Декларации  по образец съгласно приложение № 7 съгласно чл. 42, ал. 2, т . 2.</w:t>
      </w:r>
    </w:p>
    <w:p w:rsidR="0086003D" w:rsidRPr="003F4FAE" w:rsidRDefault="0086003D" w:rsidP="00E85076">
      <w:pPr>
        <w:numPr>
          <w:ilvl w:val="0"/>
          <w:numId w:val="7"/>
        </w:numPr>
        <w:tabs>
          <w:tab w:val="left" w:pos="-450"/>
          <w:tab w:val="left" w:pos="0"/>
          <w:tab w:val="left" w:pos="6663"/>
        </w:tabs>
        <w:spacing w:line="360" w:lineRule="atLeast"/>
        <w:jc w:val="both"/>
        <w:rPr>
          <w:b/>
          <w:i/>
          <w:sz w:val="22"/>
        </w:rPr>
      </w:pPr>
      <w:r w:rsidRPr="003F4FAE">
        <w:rPr>
          <w:sz w:val="24"/>
          <w:szCs w:val="24"/>
        </w:rPr>
        <w:t>Копие на филма на електронен носител – 6 бр. или осигуряване на  линк за гледане на филма.</w:t>
      </w:r>
    </w:p>
    <w:p w:rsidR="0086003D" w:rsidRPr="003F4FAE" w:rsidRDefault="0086003D" w:rsidP="000A2DCD">
      <w:pPr>
        <w:numPr>
          <w:ilvl w:val="0"/>
          <w:numId w:val="7"/>
        </w:numPr>
        <w:tabs>
          <w:tab w:val="left" w:pos="-450"/>
          <w:tab w:val="left" w:pos="0"/>
          <w:tab w:val="left" w:pos="6663"/>
        </w:tabs>
        <w:spacing w:line="360" w:lineRule="atLeast"/>
        <w:jc w:val="both"/>
        <w:rPr>
          <w:b/>
          <w:i/>
          <w:sz w:val="22"/>
        </w:rPr>
      </w:pPr>
      <w:r w:rsidRPr="003F4FAE">
        <w:rPr>
          <w:sz w:val="24"/>
          <w:szCs w:val="24"/>
        </w:rPr>
        <w:t>Документация на проекта:</w:t>
      </w:r>
    </w:p>
    <w:p w:rsidR="0086003D" w:rsidRPr="003F4FAE" w:rsidRDefault="0086003D" w:rsidP="000A2DCD">
      <w:pPr>
        <w:tabs>
          <w:tab w:val="left" w:pos="5387"/>
          <w:tab w:val="left" w:pos="6663"/>
        </w:tabs>
        <w:ind w:left="-1260"/>
        <w:rPr>
          <w:b/>
          <w:sz w:val="24"/>
          <w:szCs w:val="24"/>
        </w:rPr>
      </w:pPr>
    </w:p>
    <w:p w:rsidR="0086003D" w:rsidRPr="003F4FAE" w:rsidRDefault="0086003D" w:rsidP="000A2DCD">
      <w:pPr>
        <w:tabs>
          <w:tab w:val="left" w:pos="5387"/>
          <w:tab w:val="left" w:pos="6663"/>
        </w:tabs>
        <w:ind w:left="-1260"/>
        <w:rPr>
          <w:b/>
          <w:i/>
          <w:sz w:val="22"/>
        </w:rPr>
      </w:pPr>
      <w:r w:rsidRPr="003F4FAE">
        <w:rPr>
          <w:b/>
          <w:i/>
          <w:sz w:val="24"/>
          <w:szCs w:val="24"/>
        </w:rPr>
        <w:t>В 1 екземпляр на хартия и 1 екземпляр на електронен носител, който може да се предостави и по електронен път:</w:t>
      </w:r>
    </w:p>
    <w:p w:rsidR="0086003D" w:rsidRPr="003F4FAE" w:rsidRDefault="0086003D" w:rsidP="00940123">
      <w:pPr>
        <w:tabs>
          <w:tab w:val="left" w:pos="5387"/>
          <w:tab w:val="left" w:pos="6663"/>
        </w:tabs>
        <w:ind w:hanging="1276"/>
        <w:jc w:val="both"/>
        <w:rPr>
          <w:b/>
          <w:i/>
          <w:sz w:val="22"/>
        </w:rPr>
      </w:pPr>
      <w:r w:rsidRPr="003F4FAE">
        <w:rPr>
          <w:sz w:val="24"/>
          <w:szCs w:val="24"/>
        </w:rPr>
        <w:t>1. Стратегия за разпространението на филма: промоция, премиера, градове и киносалони, срокове;</w:t>
      </w:r>
    </w:p>
    <w:p w:rsidR="0086003D" w:rsidRPr="003F4FAE" w:rsidRDefault="0086003D" w:rsidP="00964365">
      <w:pPr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2. Програма за разпространение за премиерната седмица  (образец -форма 4);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3. Филмография на разпространителя;</w:t>
      </w:r>
    </w:p>
    <w:p w:rsidR="0086003D" w:rsidRPr="003F4FAE" w:rsidRDefault="0086003D" w:rsidP="00940123">
      <w:pPr>
        <w:tabs>
          <w:tab w:val="left" w:pos="5387"/>
          <w:tab w:val="left" w:pos="6663"/>
        </w:tabs>
        <w:ind w:hanging="1276"/>
        <w:rPr>
          <w:sz w:val="24"/>
          <w:szCs w:val="24"/>
        </w:rPr>
      </w:pPr>
      <w:r w:rsidRPr="003F4FAE">
        <w:rPr>
          <w:sz w:val="24"/>
          <w:szCs w:val="24"/>
        </w:rPr>
        <w:t>4. Творческа биография на режисьора;</w:t>
      </w:r>
    </w:p>
    <w:p w:rsidR="0086003D" w:rsidRPr="003F4FAE" w:rsidRDefault="0086003D" w:rsidP="000A2DCD">
      <w:pPr>
        <w:tabs>
          <w:tab w:val="left" w:pos="5387"/>
          <w:tab w:val="left" w:pos="6663"/>
        </w:tabs>
        <w:ind w:left="-1260"/>
        <w:rPr>
          <w:b/>
          <w:sz w:val="24"/>
          <w:szCs w:val="24"/>
        </w:rPr>
      </w:pPr>
    </w:p>
    <w:p w:rsidR="0086003D" w:rsidRPr="003F4FAE" w:rsidRDefault="0086003D" w:rsidP="000A2DCD">
      <w:pPr>
        <w:tabs>
          <w:tab w:val="left" w:pos="5387"/>
          <w:tab w:val="left" w:pos="6663"/>
        </w:tabs>
        <w:ind w:left="-1260"/>
        <w:rPr>
          <w:b/>
          <w:i/>
          <w:sz w:val="22"/>
        </w:rPr>
      </w:pPr>
      <w:r w:rsidRPr="003F4FAE">
        <w:rPr>
          <w:b/>
          <w:i/>
          <w:sz w:val="24"/>
          <w:szCs w:val="24"/>
        </w:rPr>
        <w:t>В 1 екземпляр на хартия и 1 екземпляр на електронен носител, който може да се предостави и по електронен път:</w:t>
      </w:r>
    </w:p>
    <w:p w:rsidR="0086003D" w:rsidRPr="003F4FAE" w:rsidRDefault="0086003D" w:rsidP="009569C7">
      <w:pPr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5. Справка (образец-форма 1);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 xml:space="preserve">6. Копие от договора за отстъпване на правата за разпространение и/или показ на филма на 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територията на Република България;</w:t>
      </w:r>
    </w:p>
    <w:p w:rsidR="0086003D" w:rsidRPr="003F4FAE" w:rsidRDefault="0086003D" w:rsidP="009569C7">
      <w:pPr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7. Бюджет (образец-форма 2);</w:t>
      </w:r>
    </w:p>
    <w:p w:rsidR="0086003D" w:rsidRPr="003F4FAE" w:rsidRDefault="0086003D" w:rsidP="009569C7">
      <w:pPr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8. Финансов план (образец - форма 3);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9. Договор и/или писма за намерения с киносалон/и, посочени в програмата;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10. Оферта за изработка на филмови копия и субтитриране (т.2.2. на Бюджета);</w:t>
      </w:r>
    </w:p>
    <w:p w:rsidR="0086003D" w:rsidRPr="003F4FAE" w:rsidRDefault="0086003D" w:rsidP="00940123">
      <w:pPr>
        <w:ind w:hanging="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11. Оферти за създаване на рекламни материали и реклама;</w:t>
      </w:r>
    </w:p>
    <w:p w:rsidR="0086003D" w:rsidRPr="003F4FAE" w:rsidRDefault="0086003D" w:rsidP="00964365">
      <w:pPr>
        <w:ind w:left="-1276"/>
        <w:jc w:val="both"/>
        <w:rPr>
          <w:sz w:val="24"/>
          <w:szCs w:val="24"/>
        </w:rPr>
      </w:pPr>
    </w:p>
    <w:p w:rsidR="0086003D" w:rsidRPr="003F4FAE" w:rsidRDefault="0086003D" w:rsidP="00964365">
      <w:pPr>
        <w:ind w:left="-1276"/>
        <w:jc w:val="both"/>
        <w:rPr>
          <w:sz w:val="24"/>
          <w:szCs w:val="24"/>
        </w:rPr>
      </w:pPr>
      <w:r w:rsidRPr="003F4FAE">
        <w:rPr>
          <w:sz w:val="24"/>
          <w:szCs w:val="24"/>
        </w:rPr>
        <w:t>Забележка: Образците форма  № 1, 2, 3 и 4 към списъка с приложените документи, се попълват по образец, утвърден от изпълнителния директор на ИА“НФЦ“ и се подписват от разпространителя.</w:t>
      </w:r>
    </w:p>
    <w:p w:rsidR="0086003D" w:rsidRPr="003F4FAE" w:rsidRDefault="0086003D" w:rsidP="00940123">
      <w:pPr>
        <w:ind w:left="-1134" w:hanging="142"/>
        <w:jc w:val="both"/>
        <w:rPr>
          <w:sz w:val="24"/>
          <w:szCs w:val="24"/>
        </w:rPr>
      </w:pPr>
    </w:p>
    <w:p w:rsidR="0086003D" w:rsidRPr="003F4FAE" w:rsidRDefault="0086003D">
      <w:pPr>
        <w:tabs>
          <w:tab w:val="left" w:pos="5670"/>
        </w:tabs>
        <w:spacing w:line="320" w:lineRule="atLeast"/>
        <w:rPr>
          <w:sz w:val="24"/>
          <w:szCs w:val="24"/>
        </w:rPr>
      </w:pPr>
    </w:p>
    <w:p w:rsidR="0086003D" w:rsidRPr="003F4FAE" w:rsidRDefault="0086003D">
      <w:pPr>
        <w:pStyle w:val="BodyText"/>
        <w:tabs>
          <w:tab w:val="clear" w:pos="6304"/>
          <w:tab w:val="left" w:pos="6092"/>
        </w:tabs>
        <w:rPr>
          <w:szCs w:val="24"/>
        </w:rPr>
      </w:pPr>
      <w:r w:rsidRPr="003F4FAE">
        <w:rPr>
          <w:szCs w:val="24"/>
        </w:rPr>
        <w:t>Дата: .............................</w:t>
      </w:r>
      <w:r w:rsidRPr="003F4FAE">
        <w:rPr>
          <w:szCs w:val="24"/>
        </w:rPr>
        <w:tab/>
      </w:r>
      <w:r w:rsidRPr="003F4FAE">
        <w:rPr>
          <w:szCs w:val="24"/>
        </w:rPr>
        <w:tab/>
        <w:t>Подпис:…………….</w:t>
      </w:r>
    </w:p>
    <w:p w:rsidR="0086003D" w:rsidRPr="00583180" w:rsidRDefault="0086003D" w:rsidP="00A80B13">
      <w:pPr>
        <w:pStyle w:val="BodyText"/>
        <w:tabs>
          <w:tab w:val="clear" w:pos="6304"/>
          <w:tab w:val="left" w:pos="6092"/>
        </w:tabs>
        <w:rPr>
          <w:szCs w:val="24"/>
        </w:rPr>
      </w:pPr>
      <w:r w:rsidRPr="003F4FAE">
        <w:rPr>
          <w:szCs w:val="24"/>
        </w:rPr>
        <w:t>Гр……………………..</w:t>
      </w:r>
    </w:p>
    <w:p w:rsidR="0086003D" w:rsidRPr="00583180" w:rsidRDefault="0086003D" w:rsidP="00A80B13">
      <w:pPr>
        <w:pStyle w:val="BodyText"/>
        <w:tabs>
          <w:tab w:val="clear" w:pos="6304"/>
          <w:tab w:val="left" w:pos="6092"/>
        </w:tabs>
        <w:rPr>
          <w:szCs w:val="24"/>
        </w:rPr>
      </w:pPr>
    </w:p>
    <w:p w:rsidR="0086003D" w:rsidRPr="00583180" w:rsidRDefault="0086003D" w:rsidP="00B65419">
      <w:pPr>
        <w:pStyle w:val="BodyText"/>
        <w:shd w:val="clear" w:color="auto" w:fill="FFFFFF"/>
        <w:tabs>
          <w:tab w:val="clear" w:pos="6304"/>
          <w:tab w:val="left" w:pos="6092"/>
        </w:tabs>
        <w:rPr>
          <w:u w:val="single"/>
        </w:rPr>
      </w:pPr>
    </w:p>
    <w:sectPr w:rsidR="0086003D" w:rsidRPr="00583180" w:rsidSect="00E85076">
      <w:footerReference w:type="even" r:id="rId7"/>
      <w:footerReference w:type="default" r:id="rId8"/>
      <w:pgSz w:w="11907" w:h="16840" w:code="9"/>
      <w:pgMar w:top="680" w:right="851" w:bottom="680" w:left="1530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03D" w:rsidRDefault="0086003D">
      <w:r>
        <w:separator/>
      </w:r>
    </w:p>
  </w:endnote>
  <w:endnote w:type="continuationSeparator" w:id="0">
    <w:p w:rsidR="0086003D" w:rsidRDefault="0086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3D" w:rsidRDefault="008600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003D" w:rsidRDefault="0086003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3D" w:rsidRDefault="008600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6003D" w:rsidRDefault="0086003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03D" w:rsidRDefault="0086003D">
      <w:r>
        <w:separator/>
      </w:r>
    </w:p>
  </w:footnote>
  <w:footnote w:type="continuationSeparator" w:id="0">
    <w:p w:rsidR="0086003D" w:rsidRDefault="00860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43F15"/>
    <w:multiLevelType w:val="hybridMultilevel"/>
    <w:tmpl w:val="123267D4"/>
    <w:lvl w:ilvl="0" w:tplc="A8903BF2">
      <w:start w:val="1"/>
      <w:numFmt w:val="bullet"/>
      <w:lvlText w:val=""/>
      <w:lvlJc w:val="left"/>
      <w:pPr>
        <w:ind w:left="-556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4">
    <w:nsid w:val="36DC4468"/>
    <w:multiLevelType w:val="hybridMultilevel"/>
    <w:tmpl w:val="0C84661E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C4945"/>
    <w:multiLevelType w:val="multilevel"/>
    <w:tmpl w:val="C39AA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AE8"/>
    <w:rsid w:val="00010EDF"/>
    <w:rsid w:val="000377ED"/>
    <w:rsid w:val="0005002F"/>
    <w:rsid w:val="000561A5"/>
    <w:rsid w:val="000649E6"/>
    <w:rsid w:val="00087C74"/>
    <w:rsid w:val="000905D5"/>
    <w:rsid w:val="00095C87"/>
    <w:rsid w:val="000A2DCD"/>
    <w:rsid w:val="000D498C"/>
    <w:rsid w:val="000F12A3"/>
    <w:rsid w:val="000F2AF3"/>
    <w:rsid w:val="00117853"/>
    <w:rsid w:val="00124BAD"/>
    <w:rsid w:val="00183F45"/>
    <w:rsid w:val="001D3080"/>
    <w:rsid w:val="001D695A"/>
    <w:rsid w:val="00242250"/>
    <w:rsid w:val="0027272D"/>
    <w:rsid w:val="0028424B"/>
    <w:rsid w:val="002A46FF"/>
    <w:rsid w:val="002B3618"/>
    <w:rsid w:val="002C18EF"/>
    <w:rsid w:val="002D16CD"/>
    <w:rsid w:val="002D679A"/>
    <w:rsid w:val="002F0F1A"/>
    <w:rsid w:val="002F26EE"/>
    <w:rsid w:val="0032387B"/>
    <w:rsid w:val="00330E87"/>
    <w:rsid w:val="00361A00"/>
    <w:rsid w:val="003653AA"/>
    <w:rsid w:val="003A2132"/>
    <w:rsid w:val="003F4FAE"/>
    <w:rsid w:val="004342D4"/>
    <w:rsid w:val="00471228"/>
    <w:rsid w:val="004C307B"/>
    <w:rsid w:val="004D4AA4"/>
    <w:rsid w:val="0055217E"/>
    <w:rsid w:val="0055699E"/>
    <w:rsid w:val="00560159"/>
    <w:rsid w:val="005731E8"/>
    <w:rsid w:val="00583180"/>
    <w:rsid w:val="00583C37"/>
    <w:rsid w:val="00587BB9"/>
    <w:rsid w:val="005C5263"/>
    <w:rsid w:val="00686919"/>
    <w:rsid w:val="006E0890"/>
    <w:rsid w:val="00722B39"/>
    <w:rsid w:val="00730DB1"/>
    <w:rsid w:val="007371F5"/>
    <w:rsid w:val="007B286D"/>
    <w:rsid w:val="007E4095"/>
    <w:rsid w:val="008108F2"/>
    <w:rsid w:val="00823B99"/>
    <w:rsid w:val="00842D86"/>
    <w:rsid w:val="00846CD2"/>
    <w:rsid w:val="0086003D"/>
    <w:rsid w:val="00880000"/>
    <w:rsid w:val="00896DAB"/>
    <w:rsid w:val="008C3AB8"/>
    <w:rsid w:val="00907193"/>
    <w:rsid w:val="00924937"/>
    <w:rsid w:val="00940123"/>
    <w:rsid w:val="009569C7"/>
    <w:rsid w:val="00964365"/>
    <w:rsid w:val="00976F54"/>
    <w:rsid w:val="00992E59"/>
    <w:rsid w:val="009A2198"/>
    <w:rsid w:val="009F694C"/>
    <w:rsid w:val="00A01955"/>
    <w:rsid w:val="00A01FAD"/>
    <w:rsid w:val="00A32614"/>
    <w:rsid w:val="00A52EFF"/>
    <w:rsid w:val="00A60B9A"/>
    <w:rsid w:val="00A80B13"/>
    <w:rsid w:val="00A96055"/>
    <w:rsid w:val="00AA7D6B"/>
    <w:rsid w:val="00AB4A85"/>
    <w:rsid w:val="00AB5A0C"/>
    <w:rsid w:val="00AB6104"/>
    <w:rsid w:val="00AC7AE8"/>
    <w:rsid w:val="00AD3FEB"/>
    <w:rsid w:val="00AE3F0C"/>
    <w:rsid w:val="00B5376B"/>
    <w:rsid w:val="00B65419"/>
    <w:rsid w:val="00B655AC"/>
    <w:rsid w:val="00BF5EC0"/>
    <w:rsid w:val="00C43CD2"/>
    <w:rsid w:val="00C47D5C"/>
    <w:rsid w:val="00C505EC"/>
    <w:rsid w:val="00C768EE"/>
    <w:rsid w:val="00C87B56"/>
    <w:rsid w:val="00D14071"/>
    <w:rsid w:val="00D3751B"/>
    <w:rsid w:val="00D51FF4"/>
    <w:rsid w:val="00D5772B"/>
    <w:rsid w:val="00D7026F"/>
    <w:rsid w:val="00D72525"/>
    <w:rsid w:val="00DA176E"/>
    <w:rsid w:val="00DA597E"/>
    <w:rsid w:val="00DE7DF7"/>
    <w:rsid w:val="00DF4FBC"/>
    <w:rsid w:val="00E07331"/>
    <w:rsid w:val="00E25199"/>
    <w:rsid w:val="00E54B79"/>
    <w:rsid w:val="00E54E68"/>
    <w:rsid w:val="00E6104B"/>
    <w:rsid w:val="00E843DD"/>
    <w:rsid w:val="00E85076"/>
    <w:rsid w:val="00E92C35"/>
    <w:rsid w:val="00F10A69"/>
    <w:rsid w:val="00F7394A"/>
    <w:rsid w:val="00F87770"/>
    <w:rsid w:val="00FA0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193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7193"/>
    <w:pPr>
      <w:keepNext/>
      <w:spacing w:before="120"/>
      <w:outlineLvl w:val="0"/>
    </w:pPr>
    <w:rPr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7193"/>
    <w:pPr>
      <w:keepNext/>
      <w:tabs>
        <w:tab w:val="left" w:pos="3152"/>
        <w:tab w:val="left" w:pos="6092"/>
        <w:tab w:val="left" w:pos="9457"/>
      </w:tabs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7193"/>
    <w:pPr>
      <w:keepNext/>
      <w:spacing w:before="120"/>
      <w:jc w:val="right"/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7193"/>
    <w:pPr>
      <w:keepNext/>
      <w:tabs>
        <w:tab w:val="left" w:pos="3152"/>
        <w:tab w:val="left" w:pos="6092"/>
        <w:tab w:val="left" w:pos="9457"/>
      </w:tabs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07193"/>
    <w:pPr>
      <w:keepNext/>
      <w:jc w:val="center"/>
      <w:outlineLvl w:val="4"/>
    </w:pPr>
    <w:rPr>
      <w:sz w:val="28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7193"/>
    <w:pPr>
      <w:keepNext/>
      <w:tabs>
        <w:tab w:val="left" w:pos="3152"/>
        <w:tab w:val="left" w:pos="6304"/>
        <w:tab w:val="left" w:pos="9457"/>
      </w:tabs>
      <w:jc w:val="right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7193"/>
    <w:pPr>
      <w:keepNext/>
      <w:tabs>
        <w:tab w:val="left" w:pos="3152"/>
        <w:tab w:val="left" w:pos="6304"/>
        <w:tab w:val="left" w:pos="9457"/>
      </w:tabs>
      <w:outlineLvl w:val="6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2D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2D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2D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2DC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2DC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2DC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46CD2"/>
    <w:rPr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907193"/>
    <w:pPr>
      <w:tabs>
        <w:tab w:val="left" w:pos="3152"/>
        <w:tab w:val="left" w:pos="6304"/>
        <w:tab w:val="left" w:pos="9457"/>
      </w:tabs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F32DC"/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907193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F32DC"/>
    <w:rPr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90719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32DC"/>
    <w:rPr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90719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907193"/>
    <w:pPr>
      <w:jc w:val="center"/>
    </w:pPr>
    <w:rPr>
      <w:b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F32D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TableauTxtGauche">
    <w:name w:val="Tableau Txt Gauche"/>
    <w:basedOn w:val="Normal"/>
    <w:uiPriority w:val="99"/>
    <w:rsid w:val="00907193"/>
    <w:pPr>
      <w:spacing w:before="60" w:after="60"/>
      <w:ind w:left="113"/>
    </w:pPr>
    <w:rPr>
      <w:rFonts w:ascii="Arial" w:hAnsi="Arial"/>
      <w:lang w:val="fr-FR"/>
    </w:rPr>
  </w:style>
  <w:style w:type="paragraph" w:styleId="BodyTextIndent">
    <w:name w:val="Body Text Indent"/>
    <w:basedOn w:val="Normal"/>
    <w:link w:val="BodyTextIndentChar"/>
    <w:uiPriority w:val="99"/>
    <w:rsid w:val="00907193"/>
    <w:pPr>
      <w:spacing w:line="280" w:lineRule="atLeast"/>
      <w:ind w:firstLine="720"/>
    </w:pPr>
    <w:rPr>
      <w:rFonts w:ascii="Arial" w:hAnsi="Arial"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F32DC"/>
    <w:rPr>
      <w:sz w:val="20"/>
      <w:szCs w:val="20"/>
      <w:lang w:eastAsia="en-US"/>
    </w:rPr>
  </w:style>
  <w:style w:type="paragraph" w:customStyle="1" w:styleId="Char">
    <w:name w:val="Char"/>
    <w:basedOn w:val="Normal"/>
    <w:uiPriority w:val="99"/>
    <w:rsid w:val="00E2519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2B3618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F32DC"/>
    <w:rPr>
      <w:rFonts w:ascii="Courier New" w:hAnsi="Courier New" w:cs="Courier New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6E08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32DC"/>
    <w:rPr>
      <w:sz w:val="20"/>
      <w:szCs w:val="20"/>
      <w:lang w:eastAsia="en-US"/>
    </w:rPr>
  </w:style>
  <w:style w:type="paragraph" w:customStyle="1" w:styleId="Text1">
    <w:name w:val="Text 1"/>
    <w:uiPriority w:val="99"/>
    <w:rsid w:val="006E089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rsid w:val="006E0890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6E0890"/>
    <w:rPr>
      <w:rFonts w:cs="Times New Roman"/>
    </w:rPr>
  </w:style>
  <w:style w:type="character" w:customStyle="1" w:styleId="grame">
    <w:name w:val="grame"/>
    <w:basedOn w:val="DefaultParagraphFont"/>
    <w:uiPriority w:val="99"/>
    <w:rsid w:val="006E089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6E089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E0890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E0890"/>
    <w:rPr>
      <w:lang w:val="bg-BG" w:eastAsia="bg-BG"/>
    </w:rPr>
  </w:style>
  <w:style w:type="paragraph" w:customStyle="1" w:styleId="CharChar2CharCharCharChar">
    <w:name w:val="Char Char2 Char Char Char Char"/>
    <w:basedOn w:val="Normal"/>
    <w:uiPriority w:val="99"/>
    <w:rsid w:val="000377E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Стил"/>
    <w:basedOn w:val="Normal"/>
    <w:uiPriority w:val="99"/>
    <w:rsid w:val="002727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6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508</Words>
  <Characters>2902</Characters>
  <Application>Microsoft Office Outlook</Application>
  <DocSecurity>0</DocSecurity>
  <Lines>0</Lines>
  <Paragraphs>0</Paragraphs>
  <ScaleCrop>false</ScaleCrop>
  <Company>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Bilyana Tomova</dc:creator>
  <cp:keywords/>
  <dc:description/>
  <cp:lastModifiedBy>m.yordanova</cp:lastModifiedBy>
  <cp:revision>7</cp:revision>
  <cp:lastPrinted>2018-12-03T07:57:00Z</cp:lastPrinted>
  <dcterms:created xsi:type="dcterms:W3CDTF">2018-11-22T13:00:00Z</dcterms:created>
  <dcterms:modified xsi:type="dcterms:W3CDTF">2018-12-06T11:16:00Z</dcterms:modified>
</cp:coreProperties>
</file>